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Liverpool Walton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Liverpool Walton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Liverpool Walton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Liverpool Walton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Liverpool Walton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Liverpool Walton are estimated to have a score of 1-2 on the PGSI (low-risk gambling), whilst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56.1% </w:t>
      </w:r>
      <w:r w:rsidRPr="004747BF">
        <w:rPr>
          <w:rFonts w:ascii="Libre Franklin Light" w:eastAsia="Times New Roman" w:hAnsi="Libre Franklin Light" w:cs="Calibri Light"/>
        </w:rPr>
        <w:t xml:space="preserve">of those respondents classified as PGSI 8+ in Liverpool Walton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Liverpool Walton is estimated to be </w:t>
      </w:r>
      <w:r w:rsidRPr="00773DF7">
        <w:rPr>
          <w:rFonts w:ascii="Libre Franklin Light" w:eastAsia="Times New Roman" w:hAnsi="Libre Franklin Light" w:cs="Calibri Light"/>
          <w:b/>
          <w:bCs/>
          <w:color w:val="C45911" w:themeColor="accent2" w:themeShade="BF"/>
        </w:rPr>
        <w:t xml:space="preserve">£3,841,918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Liverpool Walton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Liverpool Walton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Liverpool Walton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Liverpool Walton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iverpool Wal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Liverpool Walton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iverpool Wal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Liverpool Walton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Liverpool Walton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iverpool Wal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Liverpool Walton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Liverpool Walton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Liverpool Walton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65.6%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Liverpool Walton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Liverpool Walton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Liverpool Walton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£3,841,918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Liverpool Walton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£62,579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£1,294,159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£92,709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£26,074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£47,803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£2,318,594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£3,841,918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Liverpool Walton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Liverpool Walton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Walton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Walton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Walton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Walton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Liverpool Walton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Liverpool Walton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Liverpool Walton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Liverpool Walton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Liverpool Walton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Liverpool Walton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945511F-412C-436F-BFB9-18CD89CF2A4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